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666" w:rsidRDefault="00CC5F5D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КЛАСИРАНЕ </w:t>
      </w:r>
    </w:p>
    <w:p w:rsidR="00576D0A" w:rsidRDefault="00200303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ДЕВОЙКИ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ДЛ</w:t>
      </w:r>
      <w:r w:rsidR="00484BD5">
        <w:rPr>
          <w:rFonts w:asciiTheme="majorHAnsi" w:hAnsiTheme="majorHAnsi"/>
          <w:b/>
          <w:sz w:val="32"/>
          <w:szCs w:val="32"/>
        </w:rPr>
        <w:t>ОП 2 КРЪГ</w:t>
      </w:r>
      <w:r w:rsidR="00850666">
        <w:rPr>
          <w:rFonts w:asciiTheme="majorHAnsi" w:hAnsiTheme="majorHAnsi"/>
          <w:b/>
          <w:sz w:val="32"/>
          <w:szCs w:val="32"/>
        </w:rPr>
        <w:t xml:space="preserve"> 29.09-01.10.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2021 г.</w:t>
      </w:r>
      <w:r w:rsidR="00850666">
        <w:rPr>
          <w:rFonts w:asciiTheme="majorHAnsi" w:hAnsiTheme="majorHAnsi"/>
          <w:b/>
          <w:sz w:val="32"/>
          <w:szCs w:val="32"/>
        </w:rPr>
        <w:t xml:space="preserve"> гр.РУСЕ</w:t>
      </w:r>
    </w:p>
    <w:tbl>
      <w:tblPr>
        <w:tblW w:w="10800" w:type="dxa"/>
        <w:tblInd w:w="-432" w:type="dxa"/>
        <w:tblLook w:val="04A0" w:firstRow="1" w:lastRow="0" w:firstColumn="1" w:lastColumn="0" w:noHBand="0" w:noVBand="1"/>
      </w:tblPr>
      <w:tblGrid>
        <w:gridCol w:w="540"/>
        <w:gridCol w:w="4009"/>
        <w:gridCol w:w="941"/>
        <w:gridCol w:w="2700"/>
        <w:gridCol w:w="2610"/>
      </w:tblGrid>
      <w:tr w:rsidR="00200303" w:rsidRPr="00850666" w:rsidTr="00200303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ИМЕ НА СЪСТЕЗАТЕЛЯ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ОТБОР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ГРАД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Кат.46кг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Моника Кирилова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Айше Ремзи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Даниела Керемедчиева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Димовбоксинг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Кат.48кг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Люба Атанасова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Бокс за всички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Селджан Рамадан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Емилия Драган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Никол Николова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Кат.50кг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Михаела Бадеско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Николинка Бояджиева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В.Търново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Жана Огнянова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Сесилия Дуницова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Кат.52кг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Василена Христова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Димовбоксинг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Моника Манова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Добруджа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Добрич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Есра Мехмедова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Кат.54кг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Тала Хабас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Ивана Веселинова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Никол Методиева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Сибел Иванова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Кат.57кг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Румяна Александрова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Катерина Тончева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Бокс за всички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Александра Кичатова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Кат.60кг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 Мичева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Кат.63кг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Вергиния Тилева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Пресияна Красимирова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Добруджа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Добрич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Дияна АЛ Шаар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Кат.66кг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Арина Грету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Анабела Павлова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Спартак Дд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Димитровград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Емилия Емилова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Кат.70кг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Татяна Любенова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Стефани Йорданова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Олимпиа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Разград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54433B">
            <w:pPr>
              <w:rPr>
                <w:color w:val="FF0000"/>
                <w:sz w:val="28"/>
                <w:szCs w:val="28"/>
                <w:lang w:eastAsia="en-US"/>
              </w:rPr>
            </w:pPr>
            <w:r w:rsidRPr="0054433B">
              <w:rPr>
                <w:sz w:val="28"/>
                <w:szCs w:val="28"/>
                <w:lang w:eastAsia="en-US"/>
              </w:rPr>
              <w:t>Ева Ненова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Кат.75кг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Йелис Илиязова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Локомотив Русе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Еми Иман Ал Шаар</w:t>
            </w:r>
            <w:bookmarkStart w:id="0" w:name="_GoBack"/>
            <w:bookmarkEnd w:id="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Кат.81кг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Нина Николова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Ния Снегина Стоименова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Александра Руменова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Спарта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Кат.81+кг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Алейна Мехмед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81+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200303" w:rsidRPr="00850666" w:rsidTr="0020030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Пламена Йорданова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B65F7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81+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Черно море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303" w:rsidRPr="00850666" w:rsidRDefault="00200303" w:rsidP="00200303">
            <w:pPr>
              <w:rPr>
                <w:color w:val="000000"/>
                <w:sz w:val="28"/>
                <w:szCs w:val="28"/>
                <w:lang w:eastAsia="en-US"/>
              </w:rPr>
            </w:pPr>
            <w:r w:rsidRPr="00850666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</w:tbl>
    <w:p w:rsidR="00200303" w:rsidRDefault="00200303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850666" w:rsidRDefault="00850666" w:rsidP="00850666">
      <w:pPr>
        <w:spacing w:line="360" w:lineRule="auto"/>
        <w:ind w:firstLine="708"/>
        <w:rPr>
          <w:rFonts w:asciiTheme="majorHAnsi" w:hAnsiTheme="majorHAnsi"/>
          <w:b/>
          <w:sz w:val="32"/>
          <w:szCs w:val="32"/>
        </w:rPr>
      </w:pPr>
    </w:p>
    <w:p w:rsidR="00C42D45" w:rsidRDefault="00850666" w:rsidP="00850666">
      <w:pPr>
        <w:spacing w:line="360" w:lineRule="auto"/>
        <w:ind w:firstLine="708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484BD5" w:rsidRDefault="00484BD5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CC5F5D" w:rsidRDefault="00CC5F5D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75A" w:rsidRDefault="00D9275A" w:rsidP="00144764">
      <w:r>
        <w:separator/>
      </w:r>
    </w:p>
  </w:endnote>
  <w:endnote w:type="continuationSeparator" w:id="0">
    <w:p w:rsidR="00D9275A" w:rsidRDefault="00D9275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Default="00484BD5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Pr="00144764" w:rsidRDefault="00484BD5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75A" w:rsidRDefault="00D9275A" w:rsidP="00144764">
      <w:r>
        <w:separator/>
      </w:r>
    </w:p>
  </w:footnote>
  <w:footnote w:type="continuationSeparator" w:id="0">
    <w:p w:rsidR="00D9275A" w:rsidRDefault="00D9275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Pr="00144764" w:rsidRDefault="00484BD5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1B115C"/>
    <w:rsid w:val="00200303"/>
    <w:rsid w:val="002A4A8E"/>
    <w:rsid w:val="003874E4"/>
    <w:rsid w:val="00484BD5"/>
    <w:rsid w:val="0054433B"/>
    <w:rsid w:val="00570DB0"/>
    <w:rsid w:val="00576D0A"/>
    <w:rsid w:val="00606305"/>
    <w:rsid w:val="006D1ED9"/>
    <w:rsid w:val="007077B0"/>
    <w:rsid w:val="0073702F"/>
    <w:rsid w:val="0075028F"/>
    <w:rsid w:val="0076018A"/>
    <w:rsid w:val="007E65E3"/>
    <w:rsid w:val="00803877"/>
    <w:rsid w:val="00850666"/>
    <w:rsid w:val="00853C82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65F7C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275A"/>
    <w:rsid w:val="00E127A4"/>
    <w:rsid w:val="00E1287C"/>
    <w:rsid w:val="00E247D5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F9262"/>
  <w15:docId w15:val="{E6CC937A-6EF9-41DB-A9B9-8610BE83B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DFF5A-3822-475B-827A-575C5AE8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6</cp:revision>
  <cp:lastPrinted>2021-03-05T11:43:00Z</cp:lastPrinted>
  <dcterms:created xsi:type="dcterms:W3CDTF">2021-11-24T11:33:00Z</dcterms:created>
  <dcterms:modified xsi:type="dcterms:W3CDTF">2021-11-24T13:21:00Z</dcterms:modified>
</cp:coreProperties>
</file>